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61E1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PLUMMER</w:t>
      </w:r>
      <w:r>
        <w:rPr>
          <w:rFonts w:ascii="Times New Roman" w:hAnsi="Times New Roman" w:cs="Times New Roman"/>
          <w:sz w:val="24"/>
          <w:szCs w:val="24"/>
        </w:rPr>
        <w:t xml:space="preserve">     (fl.1468-77)</w:t>
      </w:r>
    </w:p>
    <w:p w14:paraId="7494F40A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</w:p>
    <w:p w14:paraId="116314DA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</w:p>
    <w:p w14:paraId="2123B45B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1468-77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Essex.</w:t>
      </w:r>
    </w:p>
    <w:p w14:paraId="71CAD3A2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0D25E01F" w14:textId="77777777" w:rsidR="0028153E" w:rsidRDefault="0028153E" w:rsidP="0028153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p.84)</w:t>
      </w:r>
    </w:p>
    <w:p w14:paraId="55F52064" w14:textId="77777777" w:rsidR="00D71D1F" w:rsidRDefault="00D71D1F" w:rsidP="00D71D1F">
      <w:pPr>
        <w:pStyle w:val="NoSpacing"/>
      </w:pPr>
      <w:r>
        <w:t>13 Feb.1477</w:t>
      </w:r>
      <w:r>
        <w:tab/>
        <w:t>He was on a commission de walliis et fossatis along the coast of the</w:t>
      </w:r>
    </w:p>
    <w:p w14:paraId="37E88CDF" w14:textId="77777777" w:rsidR="00D71D1F" w:rsidRDefault="00D71D1F" w:rsidP="00D71D1F">
      <w:pPr>
        <w:pStyle w:val="NoSpacing"/>
      </w:pPr>
      <w:r>
        <w:tab/>
      </w:r>
      <w:r>
        <w:tab/>
        <w:t>River Laye in Essex and Hertfordshire and from thence to Ware and</w:t>
      </w:r>
    </w:p>
    <w:p w14:paraId="6F711A1B" w14:textId="77777777" w:rsidR="00D71D1F" w:rsidRDefault="00D71D1F" w:rsidP="00D71D1F">
      <w:pPr>
        <w:pStyle w:val="NoSpacing"/>
      </w:pPr>
      <w:r>
        <w:tab/>
      </w:r>
      <w:r>
        <w:tab/>
        <w:t>from thence to the Thames.      (C.P.R. 1476-85 p.22)</w:t>
      </w:r>
    </w:p>
    <w:p w14:paraId="359FFE8C" w14:textId="77777777" w:rsidR="00D71D1F" w:rsidRDefault="00D71D1F" w:rsidP="00D71D1F">
      <w:pPr>
        <w:rPr>
          <w:rFonts w:ascii="Times New Roman" w:hAnsi="Times New Roman" w:cs="Times New Roman"/>
          <w:sz w:val="24"/>
          <w:szCs w:val="24"/>
        </w:rPr>
      </w:pPr>
    </w:p>
    <w:p w14:paraId="0113B8E4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</w:p>
    <w:p w14:paraId="6CA8BC12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</w:p>
    <w:p w14:paraId="2043F60E" w14:textId="77777777" w:rsidR="0028153E" w:rsidRDefault="0028153E" w:rsidP="0028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7C86CFA1" w14:textId="2CE0FBA3" w:rsidR="00D71D1F" w:rsidRDefault="00D71D1F" w:rsidP="0028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2025</w:t>
      </w:r>
    </w:p>
    <w:p w14:paraId="2F757A05" w14:textId="77777777" w:rsidR="0025259E" w:rsidRPr="00E71FC3" w:rsidRDefault="0025259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20F4" w14:textId="77777777" w:rsidR="0025259E" w:rsidRDefault="0025259E" w:rsidP="00E71FC3">
      <w:r>
        <w:separator/>
      </w:r>
    </w:p>
  </w:endnote>
  <w:endnote w:type="continuationSeparator" w:id="0">
    <w:p w14:paraId="6542DD2E" w14:textId="77777777" w:rsidR="0025259E" w:rsidRDefault="002525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C3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33728" w14:textId="77777777" w:rsidR="0025259E" w:rsidRDefault="0025259E" w:rsidP="00E71FC3">
      <w:r>
        <w:separator/>
      </w:r>
    </w:p>
  </w:footnote>
  <w:footnote w:type="continuationSeparator" w:id="0">
    <w:p w14:paraId="45C02E84" w14:textId="77777777" w:rsidR="0025259E" w:rsidRDefault="002525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53E"/>
    <w:rsid w:val="001A7C09"/>
    <w:rsid w:val="0025259E"/>
    <w:rsid w:val="0028153E"/>
    <w:rsid w:val="00577BD5"/>
    <w:rsid w:val="00656CBA"/>
    <w:rsid w:val="006A1F77"/>
    <w:rsid w:val="00733BE7"/>
    <w:rsid w:val="00AB52E8"/>
    <w:rsid w:val="00B16D3F"/>
    <w:rsid w:val="00BB41AC"/>
    <w:rsid w:val="00D71D1F"/>
    <w:rsid w:val="00E10C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6725F"/>
  <w15:chartTrackingRefBased/>
  <w15:docId w15:val="{3FF6CF88-3F50-47E0-87F0-0328878F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53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61</Words>
  <Characters>436</Characters>
  <Application>Microsoft Office Word</Application>
  <DocSecurity>0</DocSecurity>
  <Lines>24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2018-10-02T19:31:00Z</dcterms:created>
  <dcterms:modified xsi:type="dcterms:W3CDTF">2025-12-14T11:03:00Z</dcterms:modified>
</cp:coreProperties>
</file>